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2" w:type="dxa"/>
        <w:tblLook w:val="04A0" w:firstRow="1" w:lastRow="0" w:firstColumn="1" w:lastColumn="0" w:noHBand="0" w:noVBand="1"/>
      </w:tblPr>
      <w:tblGrid>
        <w:gridCol w:w="5010"/>
        <w:gridCol w:w="7604"/>
        <w:gridCol w:w="2418"/>
      </w:tblGrid>
      <w:tr w:rsidR="00100E51" w:rsidRPr="00A136E8" w:rsidTr="002E5549">
        <w:trPr>
          <w:trHeight w:hRule="exact" w:val="993"/>
        </w:trPr>
        <w:tc>
          <w:tcPr>
            <w:tcW w:w="5010" w:type="dxa"/>
            <w:shd w:val="clear" w:color="auto" w:fill="auto"/>
          </w:tcPr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_Toc418585110"/>
            <w:bookmarkStart w:id="1" w:name="_Toc419279373"/>
            <w:bookmarkEnd w:id="0"/>
            <w:bookmarkEnd w:id="1"/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C3EF735" wp14:editId="569E6EF0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7604" w:type="dxa"/>
            <w:shd w:val="clear" w:color="auto" w:fill="auto"/>
          </w:tcPr>
          <w:p w:rsidR="00100E51" w:rsidRPr="00A136E8" w:rsidRDefault="00D97E7E" w:rsidP="00E74D94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</w:t>
            </w:r>
            <w:r w:rsidR="00100E51"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712E05B" wp14:editId="4A35BD81">
                  <wp:extent cx="866775" cy="533776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012" cy="538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8" w:type="dxa"/>
            <w:shd w:val="clear" w:color="auto" w:fill="auto"/>
            <w:tcMar>
              <w:left w:w="0" w:type="dxa"/>
            </w:tcMar>
          </w:tcPr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00E51" w:rsidRPr="00A136E8" w:rsidTr="00D635D1">
        <w:trPr>
          <w:trHeight w:val="961"/>
        </w:trPr>
        <w:tc>
          <w:tcPr>
            <w:tcW w:w="12614" w:type="dxa"/>
            <w:gridSpan w:val="2"/>
            <w:shd w:val="clear" w:color="auto" w:fill="auto"/>
          </w:tcPr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418" w:type="dxa"/>
            <w:shd w:val="clear" w:color="auto" w:fill="auto"/>
            <w:tcMar>
              <w:left w:w="0" w:type="dxa"/>
            </w:tcMar>
          </w:tcPr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100E51" w:rsidRPr="00A136E8" w:rsidRDefault="00100E51" w:rsidP="00E74D9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BB1383" w:rsidRPr="002E5549" w:rsidRDefault="00257389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C55"/>
          <w:sz w:val="28"/>
          <w:szCs w:val="28"/>
        </w:rPr>
      </w:pPr>
      <w:r>
        <w:rPr>
          <w:rFonts w:asciiTheme="minorHAnsi" w:hAnsiTheme="minorHAnsi" w:cstheme="minorHAnsi"/>
          <w:b/>
          <w:color w:val="00BC55"/>
          <w:sz w:val="28"/>
          <w:szCs w:val="28"/>
        </w:rPr>
        <w:t>PONUJENI ZAPOSLENI DELAVCI</w:t>
      </w:r>
    </w:p>
    <w:p w:rsidR="00BB1383" w:rsidRPr="00BB1383" w:rsidRDefault="005960DC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v postopku oddaje</w:t>
      </w:r>
      <w:r w:rsidR="007951D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BB1383" w:rsidRPr="00BB1383">
        <w:rPr>
          <w:rFonts w:asciiTheme="minorHAnsi" w:hAnsiTheme="minorHAnsi" w:cstheme="minorHAnsi"/>
          <w:b/>
          <w:color w:val="00B050"/>
          <w:sz w:val="28"/>
          <w:szCs w:val="28"/>
        </w:rPr>
        <w:t>javn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ega</w:t>
      </w:r>
      <w:r w:rsidR="00BB1383"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BB1383"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BB1383" w:rsidRPr="00BB1383" w:rsidRDefault="00BB1383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>DIR-ČŠ-1-007/19-S</w:t>
      </w:r>
    </w:p>
    <w:p w:rsidR="00257389" w:rsidRPr="00B652BB" w:rsidRDefault="00257389" w:rsidP="00257389">
      <w:pPr>
        <w:keepNext/>
        <w:jc w:val="both"/>
        <w:outlineLvl w:val="1"/>
        <w:rPr>
          <w:rFonts w:ascii="Calibri" w:hAnsi="Calibri" w:cs="Calibri"/>
          <w:b/>
          <w:iCs/>
          <w:color w:val="000000" w:themeColor="text1"/>
        </w:rPr>
      </w:pPr>
      <w:bookmarkStart w:id="3" w:name="_GoBack"/>
      <w:bookmarkEnd w:id="2"/>
    </w:p>
    <w:p w:rsidR="007951DD" w:rsidRPr="00B652BB" w:rsidRDefault="00257389" w:rsidP="00257389">
      <w:pPr>
        <w:keepNext/>
        <w:jc w:val="both"/>
        <w:outlineLvl w:val="1"/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</w:pPr>
      <w:r w:rsidRPr="00B652BB">
        <w:rPr>
          <w:rFonts w:ascii="Calibri" w:hAnsi="Calibri" w:cs="Calibri"/>
          <w:b/>
          <w:iCs/>
          <w:color w:val="000000" w:themeColor="text1"/>
        </w:rPr>
        <w:t xml:space="preserve">V spodnjo tabelo se </w:t>
      </w:r>
      <w:r w:rsidR="00B652BB" w:rsidRPr="00B652BB">
        <w:rPr>
          <w:rFonts w:ascii="Calibri" w:hAnsi="Calibri" w:cs="Calibri"/>
          <w:b/>
          <w:iCs/>
          <w:color w:val="000000" w:themeColor="text1"/>
        </w:rPr>
        <w:t>vnese</w:t>
      </w:r>
      <w:r w:rsidR="000D5FF6" w:rsidRPr="00B652BB">
        <w:rPr>
          <w:rFonts w:ascii="Calibri" w:hAnsi="Calibri" w:cs="Calibri"/>
          <w:b/>
          <w:iCs/>
          <w:color w:val="000000" w:themeColor="text1"/>
        </w:rPr>
        <w:t xml:space="preserve"> ZGOLJ</w:t>
      </w:r>
      <w:r w:rsidRPr="00B652BB">
        <w:rPr>
          <w:rFonts w:ascii="Calibri" w:hAnsi="Calibri" w:cs="Calibri"/>
          <w:b/>
          <w:iCs/>
          <w:color w:val="000000" w:themeColor="text1"/>
        </w:rPr>
        <w:t xml:space="preserve"> š</w:t>
      </w:r>
      <w:r w:rsidRPr="00B652BB"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  <w:t xml:space="preserve">tevilo </w:t>
      </w:r>
      <w:r w:rsidR="000D5FF6" w:rsidRPr="00B652BB"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  <w:t xml:space="preserve">tistih </w:t>
      </w:r>
      <w:r w:rsidRPr="00B652BB"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  <w:t>oseb, ki bodo opravljale storitve za ponujeni sklop in so na dan oddaje ponudbe zaposlene pri gospodarskem subjektu (ponudnik/</w:t>
      </w:r>
      <w:proofErr w:type="spellStart"/>
      <w:r w:rsidRPr="00B652BB"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  <w:t>soponudnik</w:t>
      </w:r>
      <w:proofErr w:type="spellEnd"/>
      <w:r w:rsidRPr="00B652BB"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  <w:t xml:space="preserve">/podizvajalec), ki bo izvajal ali </w:t>
      </w:r>
      <w:proofErr w:type="spellStart"/>
      <w:r w:rsidRPr="00B652BB"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  <w:t>soizvajal</w:t>
      </w:r>
      <w:proofErr w:type="spellEnd"/>
      <w:r w:rsidRPr="00B652BB"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  <w:t xml:space="preserve"> storitve za ponujeni sklop, na podlagi pogodbe o zaposlitvi za nedoločen čas s polnim delovnim časom (oziroma z ustrezno krajšim delovnim časom, če gre za varovane kategorije delavcev, ki imajo z odločbo odmerjen krajši delovni čas)</w:t>
      </w:r>
      <w:r w:rsidR="00EF197D" w:rsidRPr="00B652BB"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  <w:t>.</w:t>
      </w:r>
    </w:p>
    <w:p w:rsidR="00B652BB" w:rsidRPr="00B652BB" w:rsidRDefault="00B652BB" w:rsidP="00257389">
      <w:pPr>
        <w:keepNext/>
        <w:jc w:val="both"/>
        <w:outlineLvl w:val="1"/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</w:pPr>
    </w:p>
    <w:p w:rsidR="00B652BB" w:rsidRPr="00B652BB" w:rsidRDefault="00B652BB" w:rsidP="00257389">
      <w:pPr>
        <w:keepNext/>
        <w:jc w:val="both"/>
        <w:outlineLvl w:val="1"/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</w:pPr>
      <w:r w:rsidRPr="00B652BB">
        <w:rPr>
          <w:rFonts w:asciiTheme="minorHAnsi" w:hAnsiTheme="minorHAnsi"/>
          <w:b/>
          <w:color w:val="000000" w:themeColor="text1"/>
          <w:sz w:val="22"/>
          <w:szCs w:val="22"/>
          <w:lang w:eastAsia="en-US"/>
        </w:rPr>
        <w:t>Število se vnese za vsak sodelujoči gosp. subjekt posebej. Po potrebi se dodajo dodatni stolpci.</w:t>
      </w:r>
    </w:p>
    <w:bookmarkEnd w:id="3"/>
    <w:p w:rsidR="00257389" w:rsidRPr="00257389" w:rsidRDefault="00257389" w:rsidP="00100E51">
      <w:pPr>
        <w:keepNext/>
        <w:outlineLvl w:val="1"/>
        <w:rPr>
          <w:rFonts w:asciiTheme="minorHAnsi" w:hAnsiTheme="minorHAnsi"/>
          <w:color w:val="FF0000"/>
          <w:sz w:val="22"/>
          <w:szCs w:val="22"/>
          <w:lang w:eastAsia="en-US"/>
        </w:rPr>
      </w:pPr>
    </w:p>
    <w:p w:rsidR="00257389" w:rsidRDefault="00257389" w:rsidP="00100E51">
      <w:pPr>
        <w:keepNext/>
        <w:outlineLvl w:val="1"/>
        <w:rPr>
          <w:rFonts w:ascii="Calibri" w:hAnsi="Calibri" w:cs="Calibri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1"/>
        <w:gridCol w:w="302"/>
        <w:gridCol w:w="3625"/>
        <w:gridCol w:w="4417"/>
        <w:gridCol w:w="4467"/>
      </w:tblGrid>
      <w:tr w:rsidR="00EF197D" w:rsidRPr="00D635D1" w:rsidTr="00EF197D">
        <w:trPr>
          <w:trHeight w:val="2277"/>
        </w:trPr>
        <w:tc>
          <w:tcPr>
            <w:tcW w:w="1611" w:type="dxa"/>
            <w:shd w:val="clear" w:color="auto" w:fill="C6E6A2"/>
            <w:vAlign w:val="center"/>
            <w:hideMark/>
          </w:tcPr>
          <w:p w:rsidR="00EF197D" w:rsidRPr="00D635D1" w:rsidRDefault="00EF197D" w:rsidP="00EF197D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Enota  ZZZS</w:t>
            </w:r>
          </w:p>
        </w:tc>
        <w:tc>
          <w:tcPr>
            <w:tcW w:w="302" w:type="dxa"/>
            <w:shd w:val="clear" w:color="auto" w:fill="C6E6A2"/>
            <w:textDirection w:val="tbLrV"/>
            <w:vAlign w:val="center"/>
            <w:hideMark/>
          </w:tcPr>
          <w:p w:rsidR="00EF197D" w:rsidRPr="00D635D1" w:rsidRDefault="00EF197D" w:rsidP="00EF197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SKLOP</w:t>
            </w:r>
          </w:p>
        </w:tc>
        <w:tc>
          <w:tcPr>
            <w:tcW w:w="3625" w:type="dxa"/>
            <w:shd w:val="clear" w:color="auto" w:fill="C6E6A2"/>
            <w:vAlign w:val="center"/>
            <w:hideMark/>
          </w:tcPr>
          <w:p w:rsidR="00EF197D" w:rsidRPr="00D635D1" w:rsidRDefault="00EF197D" w:rsidP="00EF19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iCs/>
                <w:sz w:val="18"/>
                <w:szCs w:val="18"/>
                <w:lang w:eastAsia="en-US"/>
              </w:rPr>
              <w:t>Š</w:t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>tevilo</w:t>
            </w:r>
            <w:r>
              <w:rPr>
                <w:b/>
                <w:bCs/>
                <w:sz w:val="18"/>
                <w:szCs w:val="18"/>
                <w:lang w:eastAsia="en-US"/>
              </w:rPr>
              <w:t xml:space="preserve"> takšnih</w:t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eastAsia="en-US"/>
              </w:rPr>
              <w:t>oseb</w:t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eastAsia="en-US"/>
              </w:rPr>
              <w:t xml:space="preserve">pri gosp. subjektu </w:t>
            </w:r>
            <w:r>
              <w:rPr>
                <w:b/>
                <w:bCs/>
                <w:sz w:val="18"/>
                <w:szCs w:val="18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(vnesi naziv)"/>
                  </w:textInput>
                </w:ffData>
              </w:fldChar>
            </w:r>
            <w:bookmarkStart w:id="4" w:name="Besedilo1"/>
            <w:r>
              <w:rPr>
                <w:b/>
                <w:bCs/>
                <w:sz w:val="18"/>
                <w:szCs w:val="18"/>
                <w:lang w:eastAsia="en-US"/>
              </w:rPr>
              <w:instrText xml:space="preserve"> FORMTEXT </w:instrText>
            </w:r>
            <w:r>
              <w:rPr>
                <w:b/>
                <w:bCs/>
                <w:sz w:val="18"/>
                <w:szCs w:val="18"/>
                <w:lang w:eastAsia="en-US"/>
              </w:rPr>
            </w:r>
            <w:r>
              <w:rPr>
                <w:b/>
                <w:bCs/>
                <w:sz w:val="18"/>
                <w:szCs w:val="18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  <w:lang w:eastAsia="en-US"/>
              </w:rPr>
              <w:t>(vnesi naziv)</w:t>
            </w:r>
            <w:r>
              <w:rPr>
                <w:b/>
                <w:bCs/>
                <w:sz w:val="18"/>
                <w:szCs w:val="18"/>
                <w:lang w:eastAsia="en-US"/>
              </w:rPr>
              <w:fldChar w:fldCharType="end"/>
            </w:r>
            <w:bookmarkEnd w:id="4"/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, ki bo izvajal ali </w:t>
            </w:r>
            <w:proofErr w:type="spellStart"/>
            <w:r w:rsidRPr="00E74D94">
              <w:rPr>
                <w:b/>
                <w:bCs/>
                <w:sz w:val="18"/>
                <w:szCs w:val="18"/>
                <w:lang w:eastAsia="en-US"/>
              </w:rPr>
              <w:t>soizvajal</w:t>
            </w:r>
            <w:proofErr w:type="spellEnd"/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 storitve za ponujeni sklop</w:t>
            </w:r>
          </w:p>
        </w:tc>
        <w:tc>
          <w:tcPr>
            <w:tcW w:w="4417" w:type="dxa"/>
            <w:shd w:val="clear" w:color="auto" w:fill="C6E6A2"/>
            <w:vAlign w:val="center"/>
            <w:hideMark/>
          </w:tcPr>
          <w:p w:rsidR="00EF197D" w:rsidRPr="00D635D1" w:rsidRDefault="00EF197D" w:rsidP="00EF19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iCs/>
                <w:sz w:val="18"/>
                <w:szCs w:val="18"/>
                <w:lang w:eastAsia="en-US"/>
              </w:rPr>
              <w:t>Š</w:t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>tevilo</w:t>
            </w:r>
            <w:r>
              <w:rPr>
                <w:b/>
                <w:bCs/>
                <w:sz w:val="18"/>
                <w:szCs w:val="18"/>
                <w:lang w:eastAsia="en-US"/>
              </w:rPr>
              <w:t xml:space="preserve"> takšnih</w:t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eastAsia="en-US"/>
              </w:rPr>
              <w:t>oseb</w:t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eastAsia="en-US"/>
              </w:rPr>
              <w:t xml:space="preserve">pri gosp. subjektu </w:t>
            </w:r>
            <w:r>
              <w:rPr>
                <w:b/>
                <w:bCs/>
                <w:sz w:val="18"/>
                <w:szCs w:val="18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(vnesi naziv)"/>
                  </w:textInput>
                </w:ffData>
              </w:fldChar>
            </w:r>
            <w:r>
              <w:rPr>
                <w:b/>
                <w:bCs/>
                <w:sz w:val="18"/>
                <w:szCs w:val="18"/>
                <w:lang w:eastAsia="en-US"/>
              </w:rPr>
              <w:instrText xml:space="preserve"> FORMTEXT </w:instrText>
            </w:r>
            <w:r>
              <w:rPr>
                <w:b/>
                <w:bCs/>
                <w:sz w:val="18"/>
                <w:szCs w:val="18"/>
                <w:lang w:eastAsia="en-US"/>
              </w:rPr>
            </w:r>
            <w:r>
              <w:rPr>
                <w:b/>
                <w:bCs/>
                <w:sz w:val="18"/>
                <w:szCs w:val="18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  <w:lang w:eastAsia="en-US"/>
              </w:rPr>
              <w:t>(vnesi naziv)</w:t>
            </w:r>
            <w:r>
              <w:rPr>
                <w:b/>
                <w:bCs/>
                <w:sz w:val="18"/>
                <w:szCs w:val="18"/>
                <w:lang w:eastAsia="en-US"/>
              </w:rPr>
              <w:fldChar w:fldCharType="end"/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, ki bo izvajal ali </w:t>
            </w:r>
            <w:proofErr w:type="spellStart"/>
            <w:r w:rsidRPr="00E74D94">
              <w:rPr>
                <w:b/>
                <w:bCs/>
                <w:sz w:val="18"/>
                <w:szCs w:val="18"/>
                <w:lang w:eastAsia="en-US"/>
              </w:rPr>
              <w:t>soizvajal</w:t>
            </w:r>
            <w:proofErr w:type="spellEnd"/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 storitve za ponujeni sklop</w:t>
            </w:r>
          </w:p>
        </w:tc>
        <w:tc>
          <w:tcPr>
            <w:tcW w:w="4467" w:type="dxa"/>
            <w:shd w:val="clear" w:color="auto" w:fill="C6E6A2"/>
            <w:vAlign w:val="center"/>
          </w:tcPr>
          <w:p w:rsidR="00EF197D" w:rsidRPr="00D635D1" w:rsidRDefault="00EF197D" w:rsidP="00EF19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iCs/>
                <w:sz w:val="18"/>
                <w:szCs w:val="18"/>
                <w:lang w:eastAsia="en-US"/>
              </w:rPr>
              <w:t>Š</w:t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>tevilo</w:t>
            </w:r>
            <w:r>
              <w:rPr>
                <w:b/>
                <w:bCs/>
                <w:sz w:val="18"/>
                <w:szCs w:val="18"/>
                <w:lang w:eastAsia="en-US"/>
              </w:rPr>
              <w:t xml:space="preserve"> takšnih</w:t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eastAsia="en-US"/>
              </w:rPr>
              <w:t>oseb</w:t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eastAsia="en-US"/>
              </w:rPr>
              <w:t xml:space="preserve">pri gosp. subjektu </w:t>
            </w:r>
            <w:r>
              <w:rPr>
                <w:b/>
                <w:bCs/>
                <w:sz w:val="18"/>
                <w:szCs w:val="18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(vnesi naziv)"/>
                  </w:textInput>
                </w:ffData>
              </w:fldChar>
            </w:r>
            <w:r>
              <w:rPr>
                <w:b/>
                <w:bCs/>
                <w:sz w:val="18"/>
                <w:szCs w:val="18"/>
                <w:lang w:eastAsia="en-US"/>
              </w:rPr>
              <w:instrText xml:space="preserve"> FORMTEXT </w:instrText>
            </w:r>
            <w:r>
              <w:rPr>
                <w:b/>
                <w:bCs/>
                <w:sz w:val="18"/>
                <w:szCs w:val="18"/>
                <w:lang w:eastAsia="en-US"/>
              </w:rPr>
            </w:r>
            <w:r>
              <w:rPr>
                <w:b/>
                <w:bCs/>
                <w:sz w:val="18"/>
                <w:szCs w:val="18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  <w:lang w:eastAsia="en-US"/>
              </w:rPr>
              <w:t>(vnesi naziv)</w:t>
            </w:r>
            <w:r>
              <w:rPr>
                <w:b/>
                <w:bCs/>
                <w:sz w:val="18"/>
                <w:szCs w:val="18"/>
                <w:lang w:eastAsia="en-US"/>
              </w:rPr>
              <w:fldChar w:fldCharType="end"/>
            </w:r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, ki bo izvajal ali </w:t>
            </w:r>
            <w:proofErr w:type="spellStart"/>
            <w:r w:rsidRPr="00E74D94">
              <w:rPr>
                <w:b/>
                <w:bCs/>
                <w:sz w:val="18"/>
                <w:szCs w:val="18"/>
                <w:lang w:eastAsia="en-US"/>
              </w:rPr>
              <w:t>soizvajal</w:t>
            </w:r>
            <w:proofErr w:type="spellEnd"/>
            <w:r w:rsidRPr="00E74D94">
              <w:rPr>
                <w:b/>
                <w:bCs/>
                <w:sz w:val="18"/>
                <w:szCs w:val="18"/>
                <w:lang w:eastAsia="en-US"/>
              </w:rPr>
              <w:t xml:space="preserve"> storitve za ponujeni sklop</w:t>
            </w:r>
          </w:p>
        </w:tc>
      </w:tr>
      <w:tr w:rsidR="00EF197D" w:rsidRPr="00D635D1" w:rsidTr="00EF197D">
        <w:trPr>
          <w:trHeight w:val="449"/>
        </w:trPr>
        <w:tc>
          <w:tcPr>
            <w:tcW w:w="1611" w:type="dxa"/>
            <w:shd w:val="clear" w:color="auto" w:fill="auto"/>
            <w:vAlign w:val="center"/>
          </w:tcPr>
          <w:p w:rsidR="00EF197D" w:rsidRPr="00D635D1" w:rsidRDefault="00EF197D" w:rsidP="00EF197D">
            <w:pP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OE Celje</w:t>
            </w:r>
          </w:p>
        </w:tc>
        <w:tc>
          <w:tcPr>
            <w:tcW w:w="302" w:type="dxa"/>
            <w:shd w:val="clear" w:color="000000" w:fill="FFFFFF"/>
            <w:vAlign w:val="center"/>
          </w:tcPr>
          <w:p w:rsidR="00EF197D" w:rsidRDefault="00EF197D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625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7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67" w:type="dxa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EF197D" w:rsidRPr="00D635D1" w:rsidTr="00EF197D">
        <w:trPr>
          <w:trHeight w:val="411"/>
        </w:trPr>
        <w:tc>
          <w:tcPr>
            <w:tcW w:w="1611" w:type="dxa"/>
            <w:shd w:val="clear" w:color="auto" w:fill="auto"/>
            <w:vAlign w:val="center"/>
          </w:tcPr>
          <w:p w:rsidR="00EF197D" w:rsidRPr="00D635D1" w:rsidRDefault="00EF197D" w:rsidP="00EF197D">
            <w:pP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OE Koper</w:t>
            </w:r>
          </w:p>
        </w:tc>
        <w:tc>
          <w:tcPr>
            <w:tcW w:w="302" w:type="dxa"/>
            <w:shd w:val="clear" w:color="000000" w:fill="FFFFFF"/>
            <w:vAlign w:val="center"/>
          </w:tcPr>
          <w:p w:rsidR="00EF197D" w:rsidRDefault="00EF197D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625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7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67" w:type="dxa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EF197D" w:rsidRPr="00D635D1" w:rsidTr="00EF197D">
        <w:trPr>
          <w:trHeight w:val="418"/>
        </w:trPr>
        <w:tc>
          <w:tcPr>
            <w:tcW w:w="1611" w:type="dxa"/>
            <w:shd w:val="clear" w:color="auto" w:fill="auto"/>
            <w:vAlign w:val="center"/>
          </w:tcPr>
          <w:p w:rsidR="00EF197D" w:rsidRPr="00D635D1" w:rsidRDefault="00EF197D" w:rsidP="00EF197D">
            <w:pP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lastRenderedPageBreak/>
              <w:t>OE Kranj</w:t>
            </w:r>
          </w:p>
        </w:tc>
        <w:tc>
          <w:tcPr>
            <w:tcW w:w="302" w:type="dxa"/>
            <w:shd w:val="clear" w:color="000000" w:fill="FFFFFF"/>
            <w:vAlign w:val="center"/>
          </w:tcPr>
          <w:p w:rsidR="00EF197D" w:rsidRPr="00D635D1" w:rsidRDefault="00EF197D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25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7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67" w:type="dxa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EF197D" w:rsidRPr="00D635D1" w:rsidTr="00EF197D">
        <w:trPr>
          <w:trHeight w:val="411"/>
        </w:trPr>
        <w:tc>
          <w:tcPr>
            <w:tcW w:w="1611" w:type="dxa"/>
            <w:shd w:val="clear" w:color="auto" w:fill="auto"/>
            <w:vAlign w:val="center"/>
          </w:tcPr>
          <w:p w:rsidR="00EF197D" w:rsidRPr="00D635D1" w:rsidRDefault="00EF197D" w:rsidP="00EF197D">
            <w:pP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OE Ljubljana</w:t>
            </w:r>
          </w:p>
        </w:tc>
        <w:tc>
          <w:tcPr>
            <w:tcW w:w="302" w:type="dxa"/>
            <w:shd w:val="clear" w:color="000000" w:fill="FFFFFF"/>
            <w:vAlign w:val="center"/>
          </w:tcPr>
          <w:p w:rsidR="00EF197D" w:rsidRPr="00D635D1" w:rsidRDefault="00EF197D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625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7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67" w:type="dxa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EF197D" w:rsidRPr="00D635D1" w:rsidTr="00EF197D">
        <w:trPr>
          <w:trHeight w:val="417"/>
        </w:trPr>
        <w:tc>
          <w:tcPr>
            <w:tcW w:w="1611" w:type="dxa"/>
            <w:shd w:val="clear" w:color="auto" w:fill="auto"/>
            <w:vAlign w:val="center"/>
          </w:tcPr>
          <w:p w:rsidR="00EF197D" w:rsidRPr="00D635D1" w:rsidRDefault="00EF197D" w:rsidP="00EF197D">
            <w:pP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OE Maribor</w:t>
            </w:r>
          </w:p>
        </w:tc>
        <w:tc>
          <w:tcPr>
            <w:tcW w:w="302" w:type="dxa"/>
            <w:shd w:val="clear" w:color="000000" w:fill="FFFFFF"/>
            <w:vAlign w:val="center"/>
          </w:tcPr>
          <w:p w:rsidR="00EF197D" w:rsidRPr="00D635D1" w:rsidRDefault="00EF197D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3625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7" w:type="dxa"/>
            <w:shd w:val="clear" w:color="auto" w:fill="auto"/>
            <w:noWrap/>
            <w:vAlign w:val="center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67" w:type="dxa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EF197D" w:rsidRPr="00D635D1" w:rsidTr="00EF197D">
        <w:trPr>
          <w:trHeight w:val="409"/>
        </w:trPr>
        <w:tc>
          <w:tcPr>
            <w:tcW w:w="1611" w:type="dxa"/>
            <w:shd w:val="clear" w:color="auto" w:fill="auto"/>
            <w:vAlign w:val="center"/>
            <w:hideMark/>
          </w:tcPr>
          <w:p w:rsidR="00EF197D" w:rsidRPr="00D635D1" w:rsidRDefault="00EF197D" w:rsidP="00EF197D">
            <w:pP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 xml:space="preserve">OE Nova </w:t>
            </w:r>
            <w:r w:rsidRPr="00D635D1"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Gorica</w:t>
            </w:r>
          </w:p>
        </w:tc>
        <w:tc>
          <w:tcPr>
            <w:tcW w:w="302" w:type="dxa"/>
            <w:shd w:val="clear" w:color="000000" w:fill="FFFFFF"/>
            <w:vAlign w:val="center"/>
            <w:hideMark/>
          </w:tcPr>
          <w:p w:rsidR="00EF197D" w:rsidRPr="00D635D1" w:rsidRDefault="00EF197D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25" w:type="dxa"/>
            <w:shd w:val="clear" w:color="auto" w:fill="auto"/>
            <w:noWrap/>
            <w:vAlign w:val="center"/>
            <w:hideMark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417" w:type="dxa"/>
            <w:shd w:val="clear" w:color="auto" w:fill="auto"/>
            <w:noWrap/>
            <w:vAlign w:val="center"/>
            <w:hideMark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467" w:type="dxa"/>
          </w:tcPr>
          <w:p w:rsidR="00EF197D" w:rsidRPr="00D635D1" w:rsidRDefault="00EF197D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D635D1" w:rsidRDefault="000D5F51" w:rsidP="000D5F51">
      <w:pPr>
        <w:tabs>
          <w:tab w:val="left" w:pos="9296"/>
        </w:tabs>
        <w:jc w:val="both"/>
        <w:outlineLvl w:val="1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ab/>
      </w:r>
    </w:p>
    <w:p w:rsidR="007B73B9" w:rsidRDefault="007B73B9" w:rsidP="00D635D1">
      <w:pPr>
        <w:jc w:val="both"/>
        <w:outlineLvl w:val="1"/>
        <w:rPr>
          <w:b/>
          <w:sz w:val="22"/>
          <w:szCs w:val="22"/>
          <w:lang w:eastAsia="en-US"/>
        </w:rPr>
      </w:pPr>
    </w:p>
    <w:p w:rsidR="007951DD" w:rsidRPr="00D635D1" w:rsidRDefault="007951DD" w:rsidP="00D635D1">
      <w:pPr>
        <w:jc w:val="both"/>
        <w:outlineLvl w:val="1"/>
        <w:rPr>
          <w:b/>
          <w:sz w:val="22"/>
          <w:szCs w:val="22"/>
          <w:lang w:eastAsia="en-US"/>
        </w:rPr>
      </w:pPr>
    </w:p>
    <w:p w:rsidR="007B73B9" w:rsidRPr="007B73B9" w:rsidRDefault="007B73B9" w:rsidP="007B73B9">
      <w:pPr>
        <w:jc w:val="both"/>
        <w:rPr>
          <w:rFonts w:asciiTheme="minorHAnsi" w:hAnsiTheme="minorHAnsi" w:cstheme="minorHAnsi"/>
          <w:sz w:val="22"/>
          <w:szCs w:val="22"/>
        </w:rPr>
      </w:pPr>
      <w:r w:rsidRPr="007B73B9">
        <w:rPr>
          <w:rFonts w:asciiTheme="minorHAnsi" w:hAnsiTheme="minorHAnsi" w:cstheme="minorHAnsi"/>
          <w:sz w:val="22"/>
          <w:szCs w:val="22"/>
        </w:rPr>
        <w:t xml:space="preserve">V/na </w:t>
      </w:r>
      <w:r w:rsidRPr="007B73B9">
        <w:rPr>
          <w:rFonts w:asciiTheme="minorHAnsi" w:hAnsiTheme="minorHAnsi"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Pr="007B73B9">
        <w:rPr>
          <w:rFonts w:asciiTheme="minorHAnsi" w:hAnsiTheme="minorHAnsi" w:cstheme="minorHAnsi"/>
        </w:rPr>
        <w:instrText xml:space="preserve"> FORMTEXT </w:instrText>
      </w:r>
      <w:r w:rsidRPr="007B73B9">
        <w:rPr>
          <w:rFonts w:asciiTheme="minorHAnsi" w:hAnsiTheme="minorHAnsi" w:cstheme="minorHAnsi"/>
        </w:rPr>
      </w:r>
      <w:r w:rsidRPr="007B73B9">
        <w:rPr>
          <w:rFonts w:asciiTheme="minorHAnsi" w:hAnsiTheme="minorHAnsi" w:cstheme="minorHAnsi"/>
        </w:rPr>
        <w:fldChar w:fldCharType="separate"/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  <w:noProof/>
        </w:rPr>
        <w:tab/>
      </w:r>
      <w:r w:rsidRPr="007B73B9">
        <w:rPr>
          <w:rFonts w:asciiTheme="minorHAnsi" w:hAnsiTheme="minorHAnsi" w:cstheme="minorHAnsi"/>
          <w:noProof/>
        </w:rPr>
        <w:tab/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</w:rPr>
        <w:fldChar w:fldCharType="end"/>
      </w:r>
      <w:bookmarkEnd w:id="5"/>
      <w:r w:rsidRPr="007B73B9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6" w:name="Besedilo30"/>
      <w:r w:rsidRPr="007B73B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B73B9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7B73B9">
        <w:rPr>
          <w:rFonts w:asciiTheme="minorHAnsi" w:hAnsiTheme="minorHAnsi" w:cstheme="minorHAnsi"/>
          <w:sz w:val="22"/>
          <w:szCs w:val="22"/>
        </w:rPr>
      </w:r>
      <w:r w:rsidRPr="007B73B9">
        <w:rPr>
          <w:rFonts w:asciiTheme="minorHAnsi" w:hAnsiTheme="minorHAnsi" w:cstheme="minorHAnsi"/>
          <w:sz w:val="22"/>
          <w:szCs w:val="22"/>
        </w:rPr>
        <w:fldChar w:fldCharType="separate"/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sz w:val="22"/>
          <w:szCs w:val="22"/>
        </w:rPr>
        <w:fldChar w:fldCharType="end"/>
      </w:r>
      <w:bookmarkEnd w:id="6"/>
    </w:p>
    <w:p w:rsidR="007B73B9" w:rsidRPr="007B73B9" w:rsidRDefault="007B73B9" w:rsidP="007B73B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B73B9" w:rsidRPr="007B73B9" w:rsidRDefault="007B73B9" w:rsidP="00257389">
      <w:pPr>
        <w:ind w:left="64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7951DD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7B73B9">
        <w:rPr>
          <w:rFonts w:asciiTheme="minorHAnsi" w:hAnsiTheme="minorHAnsi" w:cstheme="minorHAnsi"/>
          <w:sz w:val="22"/>
          <w:szCs w:val="22"/>
        </w:rPr>
        <w:tab/>
      </w:r>
    </w:p>
    <w:p w:rsidR="00821852" w:rsidRPr="00821852" w:rsidRDefault="00821852" w:rsidP="007B73B9">
      <w:pPr>
        <w:widowControl w:val="0"/>
        <w:spacing w:before="240" w:after="60"/>
        <w:ind w:left="11160"/>
        <w:jc w:val="right"/>
        <w:outlineLvl w:val="1"/>
        <w:rPr>
          <w:b/>
          <w:iCs/>
          <w:sz w:val="22"/>
          <w:szCs w:val="22"/>
          <w:lang w:eastAsia="en-US"/>
        </w:rPr>
      </w:pPr>
    </w:p>
    <w:sectPr w:rsidR="00821852" w:rsidRPr="00821852" w:rsidSect="003770DE">
      <w:headerReference w:type="default" r:id="rId11"/>
      <w:footerReference w:type="default" r:id="rId12"/>
      <w:pgSz w:w="16834" w:h="11907" w:orient="landscape" w:code="9"/>
      <w:pgMar w:top="1418" w:right="1418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97D" w:rsidRDefault="00EF197D">
      <w:r>
        <w:separator/>
      </w:r>
    </w:p>
  </w:endnote>
  <w:endnote w:type="continuationSeparator" w:id="0">
    <w:p w:rsidR="00EF197D" w:rsidRDefault="00EF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E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97D" w:rsidRPr="00FE26B0" w:rsidRDefault="00EF197D" w:rsidP="003D5EA7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</w:r>
    <w:r>
      <w:rPr>
        <w:rFonts w:ascii="Calibri" w:hAnsi="Calibri" w:cs="Calibri"/>
        <w:sz w:val="17"/>
        <w:szCs w:val="17"/>
      </w:rPr>
      <w:t xml:space="preserve">                                                                                                                   </w:t>
    </w:r>
    <w:r w:rsidRPr="00FE26B0">
      <w:rPr>
        <w:rFonts w:ascii="Calibri" w:hAnsi="Calibri" w:cs="Calibri"/>
        <w:sz w:val="17"/>
        <w:szCs w:val="17"/>
      </w:rPr>
      <w:t xml:space="preserve">Stran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652BB"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652BB"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97D" w:rsidRDefault="00EF197D">
      <w:r>
        <w:separator/>
      </w:r>
    </w:p>
  </w:footnote>
  <w:footnote w:type="continuationSeparator" w:id="0">
    <w:p w:rsidR="00EF197D" w:rsidRDefault="00EF1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97D" w:rsidRPr="00FE26B0" w:rsidRDefault="00EF197D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rFonts w:ascii="Calibri" w:hAnsi="Calibri" w:cs="Calibri"/>
        <w:i/>
        <w:sz w:val="16"/>
        <w:szCs w:val="16"/>
      </w:rPr>
    </w:pPr>
    <w:r w:rsidRPr="00FE26B0">
      <w:rPr>
        <w:rFonts w:ascii="Calibri" w:hAnsi="Calibri" w:cs="Calibri"/>
        <w:i/>
        <w:sz w:val="16"/>
        <w:szCs w:val="16"/>
      </w:rPr>
      <w:t>Obrazec V-</w:t>
    </w:r>
    <w:r>
      <w:rPr>
        <w:rFonts w:ascii="Calibri" w:hAnsi="Calibri" w:cs="Calibri"/>
        <w:i/>
        <w:sz w:val="16"/>
        <w:szCs w:val="16"/>
      </w:rPr>
      <w:t>9</w:t>
    </w:r>
    <w:r w:rsidRPr="00FE26B0">
      <w:rPr>
        <w:rFonts w:ascii="Calibri" w:hAnsi="Calibri" w:cs="Calibri"/>
        <w:i/>
        <w:sz w:val="16"/>
        <w:szCs w:val="16"/>
      </w:rPr>
      <w:t>a</w:t>
    </w:r>
    <w:r w:rsidRPr="00FE26B0">
      <w:rPr>
        <w:rFonts w:ascii="Calibri" w:hAnsi="Calibri" w:cs="Calibri"/>
        <w:i/>
        <w:sz w:val="16"/>
        <w:szCs w:val="16"/>
      </w:rPr>
      <w:tab/>
    </w:r>
    <w:r w:rsidRPr="00FE26B0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ab/>
      <w:t xml:space="preserve"> </w:t>
    </w:r>
    <w:r>
      <w:rPr>
        <w:rFonts w:ascii="Calibri" w:hAnsi="Calibri" w:cs="Calibri"/>
        <w:i/>
        <w:sz w:val="16"/>
        <w:szCs w:val="16"/>
      </w:rPr>
      <w:tab/>
      <w:t xml:space="preserve">         Ponujeni zaposleni delavci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1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0"/>
  </w:num>
  <w:num w:numId="5">
    <w:abstractNumId w:val="29"/>
  </w:num>
  <w:num w:numId="6">
    <w:abstractNumId w:val="20"/>
  </w:num>
  <w:num w:numId="7">
    <w:abstractNumId w:val="3"/>
  </w:num>
  <w:num w:numId="8">
    <w:abstractNumId w:val="26"/>
  </w:num>
  <w:num w:numId="9">
    <w:abstractNumId w:val="27"/>
  </w:num>
  <w:num w:numId="10">
    <w:abstractNumId w:val="18"/>
  </w:num>
  <w:num w:numId="11">
    <w:abstractNumId w:val="25"/>
  </w:num>
  <w:num w:numId="12">
    <w:abstractNumId w:val="19"/>
  </w:num>
  <w:num w:numId="13">
    <w:abstractNumId w:val="2"/>
  </w:num>
  <w:num w:numId="14">
    <w:abstractNumId w:val="31"/>
  </w:num>
  <w:num w:numId="15">
    <w:abstractNumId w:val="17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2"/>
  </w:num>
  <w:num w:numId="22">
    <w:abstractNumId w:val="11"/>
  </w:num>
  <w:num w:numId="23">
    <w:abstractNumId w:val="23"/>
  </w:num>
  <w:num w:numId="24">
    <w:abstractNumId w:val="30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6"/>
  </w:num>
  <w:num w:numId="31">
    <w:abstractNumId w:val="24"/>
  </w:num>
  <w:num w:numId="32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5F51"/>
    <w:rsid w:val="000D5FF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46CB6"/>
    <w:rsid w:val="00153FFD"/>
    <w:rsid w:val="001612CD"/>
    <w:rsid w:val="0016214F"/>
    <w:rsid w:val="00163663"/>
    <w:rsid w:val="00165481"/>
    <w:rsid w:val="00172F25"/>
    <w:rsid w:val="001807F7"/>
    <w:rsid w:val="00180E11"/>
    <w:rsid w:val="00181C15"/>
    <w:rsid w:val="00184195"/>
    <w:rsid w:val="00184A87"/>
    <w:rsid w:val="00194412"/>
    <w:rsid w:val="0019545D"/>
    <w:rsid w:val="001A22DA"/>
    <w:rsid w:val="001A5E08"/>
    <w:rsid w:val="001B0C6A"/>
    <w:rsid w:val="001B21FB"/>
    <w:rsid w:val="001B39B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36C7"/>
    <w:rsid w:val="00204F10"/>
    <w:rsid w:val="002125DA"/>
    <w:rsid w:val="0021262B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5738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50E2"/>
    <w:rsid w:val="002E3F6C"/>
    <w:rsid w:val="002E5549"/>
    <w:rsid w:val="002E6C81"/>
    <w:rsid w:val="002E78F1"/>
    <w:rsid w:val="002F0695"/>
    <w:rsid w:val="002F722C"/>
    <w:rsid w:val="002F73BE"/>
    <w:rsid w:val="002F7C13"/>
    <w:rsid w:val="003022F5"/>
    <w:rsid w:val="00305AD6"/>
    <w:rsid w:val="00312C4C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0DE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5EA7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22A62"/>
    <w:rsid w:val="00526D2B"/>
    <w:rsid w:val="0053318C"/>
    <w:rsid w:val="0053445A"/>
    <w:rsid w:val="00534F7F"/>
    <w:rsid w:val="0054270E"/>
    <w:rsid w:val="00547518"/>
    <w:rsid w:val="005550A3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24DE"/>
    <w:rsid w:val="005960DC"/>
    <w:rsid w:val="00596713"/>
    <w:rsid w:val="00596C94"/>
    <w:rsid w:val="005A13B7"/>
    <w:rsid w:val="005A67D8"/>
    <w:rsid w:val="005B175F"/>
    <w:rsid w:val="005B2052"/>
    <w:rsid w:val="005B4455"/>
    <w:rsid w:val="005B4DA2"/>
    <w:rsid w:val="005B5003"/>
    <w:rsid w:val="005B584E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23AD"/>
    <w:rsid w:val="006D70E4"/>
    <w:rsid w:val="006F272A"/>
    <w:rsid w:val="006F5099"/>
    <w:rsid w:val="00700A18"/>
    <w:rsid w:val="00700A35"/>
    <w:rsid w:val="00702FBA"/>
    <w:rsid w:val="00703318"/>
    <w:rsid w:val="00706FD3"/>
    <w:rsid w:val="0071202E"/>
    <w:rsid w:val="00712A83"/>
    <w:rsid w:val="00713561"/>
    <w:rsid w:val="007135C2"/>
    <w:rsid w:val="007139E6"/>
    <w:rsid w:val="00723985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51DD"/>
    <w:rsid w:val="00797A88"/>
    <w:rsid w:val="007A7B0F"/>
    <w:rsid w:val="007B1DBF"/>
    <w:rsid w:val="007B2CE8"/>
    <w:rsid w:val="007B3B67"/>
    <w:rsid w:val="007B564C"/>
    <w:rsid w:val="007B5E7C"/>
    <w:rsid w:val="007B73B9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1852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72F8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A3768"/>
    <w:rsid w:val="009A5E2C"/>
    <w:rsid w:val="009A65B7"/>
    <w:rsid w:val="009A69A3"/>
    <w:rsid w:val="009A79FD"/>
    <w:rsid w:val="009B0CC4"/>
    <w:rsid w:val="009B3589"/>
    <w:rsid w:val="009B42FE"/>
    <w:rsid w:val="009B49E0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23AD"/>
    <w:rsid w:val="00A613E3"/>
    <w:rsid w:val="00A619B4"/>
    <w:rsid w:val="00A64C2C"/>
    <w:rsid w:val="00A7784A"/>
    <w:rsid w:val="00A80516"/>
    <w:rsid w:val="00A8051C"/>
    <w:rsid w:val="00A809CB"/>
    <w:rsid w:val="00A81355"/>
    <w:rsid w:val="00A830D6"/>
    <w:rsid w:val="00A84FB9"/>
    <w:rsid w:val="00A85531"/>
    <w:rsid w:val="00A86B9D"/>
    <w:rsid w:val="00A9050D"/>
    <w:rsid w:val="00A90664"/>
    <w:rsid w:val="00A9089D"/>
    <w:rsid w:val="00A9378E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C56"/>
    <w:rsid w:val="00B554FF"/>
    <w:rsid w:val="00B601B5"/>
    <w:rsid w:val="00B62518"/>
    <w:rsid w:val="00B639CD"/>
    <w:rsid w:val="00B63C31"/>
    <w:rsid w:val="00B64A1B"/>
    <w:rsid w:val="00B652B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1383"/>
    <w:rsid w:val="00BB24D0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ECB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D04F20"/>
    <w:rsid w:val="00D05BE9"/>
    <w:rsid w:val="00D05DD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60F9E"/>
    <w:rsid w:val="00D635D1"/>
    <w:rsid w:val="00D63AAB"/>
    <w:rsid w:val="00D65648"/>
    <w:rsid w:val="00D65886"/>
    <w:rsid w:val="00D6754C"/>
    <w:rsid w:val="00D75718"/>
    <w:rsid w:val="00D81E9C"/>
    <w:rsid w:val="00D83731"/>
    <w:rsid w:val="00D84790"/>
    <w:rsid w:val="00D8517B"/>
    <w:rsid w:val="00D860A7"/>
    <w:rsid w:val="00D90590"/>
    <w:rsid w:val="00D91032"/>
    <w:rsid w:val="00D93045"/>
    <w:rsid w:val="00D9790C"/>
    <w:rsid w:val="00D97E7E"/>
    <w:rsid w:val="00DA0AC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51409"/>
    <w:rsid w:val="00E5441F"/>
    <w:rsid w:val="00E60899"/>
    <w:rsid w:val="00E61571"/>
    <w:rsid w:val="00E65E28"/>
    <w:rsid w:val="00E73F61"/>
    <w:rsid w:val="00E74D28"/>
    <w:rsid w:val="00E74D94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F197D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54DC"/>
    <w:rsid w:val="00F21BA7"/>
    <w:rsid w:val="00F226D3"/>
    <w:rsid w:val="00F24789"/>
    <w:rsid w:val="00F25D68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2F187-0672-477A-BAD4-60B00454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33</TotalTime>
  <Pages>2</Pages>
  <Words>196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Romana Spruk</cp:lastModifiedBy>
  <cp:revision>5</cp:revision>
  <cp:lastPrinted>2018-12-07T06:41:00Z</cp:lastPrinted>
  <dcterms:created xsi:type="dcterms:W3CDTF">2019-02-21T06:09:00Z</dcterms:created>
  <dcterms:modified xsi:type="dcterms:W3CDTF">2019-02-21T14:46:00Z</dcterms:modified>
</cp:coreProperties>
</file>